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7F58E" w14:textId="77777777" w:rsidR="00984CEA" w:rsidRDefault="00984CEA" w:rsidP="00984CEA">
      <w:pPr>
        <w:pStyle w:val="NoSpacing"/>
      </w:pPr>
      <w:r>
        <w:rPr>
          <w:u w:val="single"/>
        </w:rPr>
        <w:t>William STOONE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83440B2" w14:textId="77777777" w:rsidR="00984CEA" w:rsidRDefault="00984CEA" w:rsidP="00984CEA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67A2CD05" w14:textId="77777777" w:rsidR="00984CEA" w:rsidRDefault="00984CEA" w:rsidP="00984CEA">
      <w:pPr>
        <w:pStyle w:val="NoSpacing"/>
      </w:pPr>
    </w:p>
    <w:p w14:paraId="6BA02948" w14:textId="77777777" w:rsidR="00984CEA" w:rsidRDefault="00984CEA" w:rsidP="00984CEA">
      <w:pPr>
        <w:pStyle w:val="NoSpacing"/>
      </w:pPr>
    </w:p>
    <w:p w14:paraId="7A5CA1A5" w14:textId="07D999EF" w:rsidR="00984CEA" w:rsidRDefault="00984CEA" w:rsidP="00984CEA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by the city to Henry VI.</w:t>
      </w:r>
    </w:p>
    <w:p w14:paraId="4EB225C3" w14:textId="77777777" w:rsidR="00984CEA" w:rsidRDefault="00984CEA" w:rsidP="00984CE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235F7632" w14:textId="77777777" w:rsidR="00984CEA" w:rsidRDefault="00984CEA" w:rsidP="00984CEA">
      <w:pPr>
        <w:pStyle w:val="NoSpacing"/>
      </w:pPr>
    </w:p>
    <w:p w14:paraId="2046132A" w14:textId="77777777" w:rsidR="00984CEA" w:rsidRDefault="00984CEA" w:rsidP="00984CEA">
      <w:pPr>
        <w:pStyle w:val="NoSpacing"/>
      </w:pPr>
    </w:p>
    <w:p w14:paraId="3B59F22C" w14:textId="77777777" w:rsidR="00984CEA" w:rsidRDefault="00984CEA" w:rsidP="00984CEA">
      <w:pPr>
        <w:pStyle w:val="NoSpacing"/>
      </w:pPr>
      <w:r>
        <w:t>30 January 2018</w:t>
      </w:r>
    </w:p>
    <w:p w14:paraId="6D7D6C6F" w14:textId="2C86711A" w:rsidR="006B2F86" w:rsidRPr="00984CEA" w:rsidRDefault="00984CEA" w:rsidP="00E71FC3">
      <w:pPr>
        <w:pStyle w:val="NoSpacing"/>
      </w:pPr>
    </w:p>
    <w:sectPr w:rsidR="006B2F86" w:rsidRPr="00984C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EDC6A" w14:textId="77777777" w:rsidR="00984CEA" w:rsidRDefault="00984CEA" w:rsidP="00E71FC3">
      <w:pPr>
        <w:spacing w:after="0" w:line="240" w:lineRule="auto"/>
      </w:pPr>
      <w:r>
        <w:separator/>
      </w:r>
    </w:p>
  </w:endnote>
  <w:endnote w:type="continuationSeparator" w:id="0">
    <w:p w14:paraId="744AA977" w14:textId="77777777" w:rsidR="00984CEA" w:rsidRDefault="00984C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F65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5C50C" w14:textId="77777777" w:rsidR="00984CEA" w:rsidRDefault="00984CEA" w:rsidP="00E71FC3">
      <w:pPr>
        <w:spacing w:after="0" w:line="240" w:lineRule="auto"/>
      </w:pPr>
      <w:r>
        <w:separator/>
      </w:r>
    </w:p>
  </w:footnote>
  <w:footnote w:type="continuationSeparator" w:id="0">
    <w:p w14:paraId="15212CFE" w14:textId="77777777" w:rsidR="00984CEA" w:rsidRDefault="00984C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EA"/>
    <w:rsid w:val="001A7C09"/>
    <w:rsid w:val="00577BD5"/>
    <w:rsid w:val="00656CBA"/>
    <w:rsid w:val="006A1F77"/>
    <w:rsid w:val="00733BE7"/>
    <w:rsid w:val="00984C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6E6E"/>
  <w15:chartTrackingRefBased/>
  <w15:docId w15:val="{20D0C0F4-D54A-4935-84D6-5F11305F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2018-01-30T08:42:00Z</dcterms:created>
  <dcterms:modified xsi:type="dcterms:W3CDTF">2018-01-30T08:43:00Z</dcterms:modified>
</cp:coreProperties>
</file>